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Cannock Chase</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Cannock Chase</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Cannock Chase</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Cannock Chase</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Cannock Chase</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7.4%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Cannock Chase are estimated to have a score of 1-2 on the PGSI (low-risk gambling), whilst </w:t>
      </w:r>
      <w:r w:rsidRPr="00773DF7">
        <w:rPr>
          <w:rFonts w:ascii="Libre Franklin Light" w:hAnsi="Libre Franklin Light" w:cs="Calibri Light"/>
          <w:b/>
          <w:bCs/>
          <w:color w:val="C45911" w:themeColor="accent2" w:themeShade="BF"/>
        </w:rPr>
        <w:t xml:space="preserve">3.2%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2.8%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58.6% </w:t>
      </w:r>
      <w:r w:rsidRPr="004747BF">
        <w:rPr>
          <w:rFonts w:ascii="Libre Franklin Light" w:eastAsia="Times New Roman" w:hAnsi="Libre Franklin Light" w:cs="Calibri Light"/>
        </w:rPr>
        <w:t xml:space="preserve">of those respondents classified as PGSI 8+ in Cannock Chase</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Cannock Chase is estimated to be </w:t>
      </w:r>
      <w:r w:rsidRPr="00773DF7">
        <w:rPr>
          <w:rFonts w:ascii="Libre Franklin Light" w:eastAsia="Times New Roman" w:hAnsi="Libre Franklin Light" w:cs="Calibri Light"/>
          <w:b/>
          <w:bCs/>
          <w:color w:val="C45911" w:themeColor="accent2" w:themeShade="BF"/>
        </w:rPr>
        <w:t xml:space="preserve">£1,710,799</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Cannock Chase</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13.4%</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Cannock Chase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7.4%</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similar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Cannock Chase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3.2%</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Cannock Chase</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2.8%</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Cannock Chase.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Cannock Chase</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Cannock Chase.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Cannock Chase</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5.3%</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16.1%</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Cannock Chase</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58.6%</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Cannock Chase.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Cannock Chase</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4.1%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18.8%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Cannock Chase</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Cannock Chase</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58.6%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Cannock Chase</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Cannock Chase</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Cannock Chase</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£1,710,799</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Cannock Chase</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£27,866</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£576,287</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£41,283</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£11,611</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£21,287</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£1,032,465</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£1,710,799</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Cannock Chase</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Cannock Chase</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20.6%</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Cannock Chase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17.4%</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Cannock Chase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3.4%</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Cannock Chase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1.6%</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Cannock Chase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54.4%</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Cannock Chase</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20.6%</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Cannock Chase</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17.4%</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Cannock Chase</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3.4%</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Cannock Chase</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1.6%</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Cannock Chase</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54.4%</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Cannock Chase</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DD9FCB1E-1234-4382-84B1-9B8C9E0EE6C2}"/>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